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814" w:rsidRPr="00586A65" w:rsidRDefault="00ED0814">
      <w:pPr>
        <w:rPr>
          <w:lang w:val="et-E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t-EE"/>
        </w:rPr>
        <w:t>Lisa 1</w:t>
      </w:r>
    </w:p>
    <w:p w:rsidR="00ED0814" w:rsidRPr="00586A65" w:rsidRDefault="00ED0814">
      <w:pPr>
        <w:rPr>
          <w:lang w:val="et-EE"/>
        </w:rPr>
      </w:pPr>
      <w:r>
        <w:rPr>
          <w:lang w:val="et-EE"/>
        </w:rPr>
        <w:t>Pakkumise vorm</w:t>
      </w:r>
    </w:p>
    <w:p w:rsidR="00ED0814" w:rsidRDefault="00ED0814" w:rsidP="000E426A">
      <w:pPr>
        <w:tabs>
          <w:tab w:val="left" w:pos="870"/>
        </w:tabs>
        <w:suppressAutoHyphens/>
        <w:rPr>
          <w:lang w:val="et-EE"/>
        </w:rPr>
      </w:pPr>
    </w:p>
    <w:p w:rsidR="00ED0814" w:rsidRDefault="00ED0814" w:rsidP="000E426A">
      <w:pPr>
        <w:tabs>
          <w:tab w:val="left" w:pos="870"/>
        </w:tabs>
        <w:suppressAutoHyphens/>
        <w:rPr>
          <w:lang w:val="et-EE"/>
        </w:rPr>
      </w:pPr>
      <w:r>
        <w:rPr>
          <w:lang w:val="et-EE"/>
        </w:rPr>
        <w:t>Hinnapakkumuse palume esitada järgmise tabelina:</w:t>
      </w:r>
    </w:p>
    <w:p w:rsidR="00ED0814" w:rsidRDefault="00ED0814" w:rsidP="000E426A">
      <w:pPr>
        <w:tabs>
          <w:tab w:val="left" w:pos="870"/>
        </w:tabs>
        <w:suppressAutoHyphens/>
        <w:rPr>
          <w:lang w:val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4"/>
        <w:gridCol w:w="3152"/>
        <w:gridCol w:w="3152"/>
      </w:tblGrid>
      <w:tr w:rsidR="00ED0814">
        <w:tc>
          <w:tcPr>
            <w:tcW w:w="1884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ED0814" w:rsidRPr="00B535C5" w:rsidRDefault="00ED0814" w:rsidP="00AC33BB">
            <w:pPr>
              <w:autoSpaceDE w:val="0"/>
              <w:autoSpaceDN w:val="0"/>
              <w:adjustRightInd w:val="0"/>
              <w:rPr>
                <w:b/>
                <w:bCs/>
                <w:lang w:val="et-EE"/>
              </w:rPr>
            </w:pPr>
            <w:r w:rsidRPr="00B535C5">
              <w:rPr>
                <w:b/>
                <w:bCs/>
                <w:lang w:val="et-EE"/>
              </w:rPr>
              <w:t>Ühe portsjoni hind (KM-ta)</w:t>
            </w:r>
          </w:p>
        </w:tc>
        <w:tc>
          <w:tcPr>
            <w:tcW w:w="3152" w:type="dxa"/>
          </w:tcPr>
          <w:p w:rsidR="00ED0814" w:rsidRPr="00B535C5" w:rsidRDefault="00ED0814" w:rsidP="00AC33BB">
            <w:pPr>
              <w:autoSpaceDE w:val="0"/>
              <w:autoSpaceDN w:val="0"/>
              <w:adjustRightInd w:val="0"/>
              <w:rPr>
                <w:b/>
                <w:bCs/>
                <w:lang w:val="et-EE"/>
              </w:rPr>
            </w:pPr>
            <w:r w:rsidRPr="00B535C5">
              <w:rPr>
                <w:b/>
                <w:bCs/>
                <w:lang w:val="et-EE"/>
              </w:rPr>
              <w:t>Ühe portsjoni hind (KM-ga)</w:t>
            </w:r>
          </w:p>
        </w:tc>
      </w:tr>
      <w:tr w:rsidR="00ED0814">
        <w:tc>
          <w:tcPr>
            <w:tcW w:w="1884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Hommikusöök</w:t>
            </w:r>
          </w:p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  <w:tr w:rsidR="00ED0814">
        <w:tc>
          <w:tcPr>
            <w:tcW w:w="1884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Lõuna</w:t>
            </w:r>
          </w:p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  <w:tr w:rsidR="00ED0814">
        <w:trPr>
          <w:trHeight w:val="293"/>
        </w:trPr>
        <w:tc>
          <w:tcPr>
            <w:tcW w:w="1884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Õhtuoode</w:t>
            </w:r>
          </w:p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ED0814" w:rsidRDefault="00ED0814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</w:tbl>
    <w:p w:rsidR="00ED0814" w:rsidRDefault="00ED0814"/>
    <w:p w:rsidR="00ED0814" w:rsidRDefault="00ED0814" w:rsidP="00586A65"/>
    <w:p w:rsidR="00ED0814" w:rsidRDefault="00ED0814" w:rsidP="00586A65">
      <w:r>
        <w:t xml:space="preserve">Pakkumise allkirjastamise järgselt nõustub pakkuja hinnapakkumise lähteülesandes </w:t>
      </w:r>
      <w:bookmarkStart w:id="0" w:name="_GoBack"/>
      <w:bookmarkEnd w:id="0"/>
      <w:r>
        <w:t>toodud tingimustega.</w:t>
      </w:r>
    </w:p>
    <w:p w:rsidR="00ED0814" w:rsidRDefault="00ED0814" w:rsidP="00586A65"/>
    <w:p w:rsidR="00ED0814" w:rsidRDefault="00ED0814" w:rsidP="00586A65"/>
    <w:p w:rsidR="00ED0814" w:rsidRDefault="00ED0814" w:rsidP="00586A65">
      <w:r>
        <w:t xml:space="preserve">Pakkumise </w:t>
      </w:r>
      <w:r>
        <w:rPr>
          <w:lang w:val="et-EE"/>
        </w:rPr>
        <w:t xml:space="preserve">esitanud ettevõtte nimetus ja </w:t>
      </w:r>
      <w:r>
        <w:t>allkirjastanud isiku nimi:</w:t>
      </w:r>
    </w:p>
    <w:p w:rsidR="00ED0814" w:rsidRDefault="00ED0814" w:rsidP="00586A65">
      <w:r>
        <w:t>/allkiri digitaalne/</w:t>
      </w:r>
    </w:p>
    <w:p w:rsidR="00ED0814" w:rsidRDefault="00ED0814"/>
    <w:sectPr w:rsidR="00ED0814" w:rsidSect="000712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26A"/>
    <w:rsid w:val="00071200"/>
    <w:rsid w:val="000D722B"/>
    <w:rsid w:val="000E426A"/>
    <w:rsid w:val="00141A0C"/>
    <w:rsid w:val="001C06AD"/>
    <w:rsid w:val="004605BC"/>
    <w:rsid w:val="00586A65"/>
    <w:rsid w:val="007D5B75"/>
    <w:rsid w:val="008B2BE5"/>
    <w:rsid w:val="009504C1"/>
    <w:rsid w:val="00A568E9"/>
    <w:rsid w:val="00AC33BB"/>
    <w:rsid w:val="00B535C5"/>
    <w:rsid w:val="00BB4BF2"/>
    <w:rsid w:val="00D37DF5"/>
    <w:rsid w:val="00ED0814"/>
    <w:rsid w:val="00F9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26A"/>
    <w:rPr>
      <w:rFonts w:ascii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55</Words>
  <Characters>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Nõva Vald</dc:creator>
  <cp:keywords/>
  <dc:description/>
  <cp:lastModifiedBy>Kasutaja</cp:lastModifiedBy>
  <cp:revision>3</cp:revision>
  <dcterms:created xsi:type="dcterms:W3CDTF">2018-07-13T08:14:00Z</dcterms:created>
  <dcterms:modified xsi:type="dcterms:W3CDTF">2018-07-13T09:28:00Z</dcterms:modified>
</cp:coreProperties>
</file>